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BC2" w:rsidRPr="00603FCF" w:rsidRDefault="00FF6BC2" w:rsidP="00A3188E">
      <w:pPr>
        <w:jc w:val="center"/>
        <w:rPr>
          <w:b/>
          <w:sz w:val="44"/>
          <w:szCs w:val="44"/>
        </w:rPr>
      </w:pPr>
      <w:r w:rsidRPr="00603FCF">
        <w:rPr>
          <w:rFonts w:hint="eastAsia"/>
          <w:b/>
          <w:sz w:val="44"/>
          <w:szCs w:val="44"/>
        </w:rPr>
        <w:t>用户需求书</w:t>
      </w:r>
    </w:p>
    <w:p w:rsidR="00FF6BC2" w:rsidRPr="00603FCF" w:rsidRDefault="00FF6BC2" w:rsidP="00A3188E">
      <w:pPr>
        <w:rPr>
          <w:sz w:val="30"/>
          <w:szCs w:val="30"/>
        </w:rPr>
      </w:pPr>
    </w:p>
    <w:p w:rsidR="00FF6BC2" w:rsidRPr="00603FCF" w:rsidRDefault="00FF6BC2" w:rsidP="00FA41C1">
      <w:pPr>
        <w:ind w:firstLineChars="196" w:firstLine="31680"/>
        <w:rPr>
          <w:rFonts w:ascii="黑体" w:eastAsia="黑体" w:hAnsi="黑体"/>
          <w:sz w:val="32"/>
          <w:szCs w:val="32"/>
        </w:rPr>
      </w:pPr>
      <w:r w:rsidRPr="00603FCF">
        <w:rPr>
          <w:rFonts w:ascii="黑体" w:eastAsia="黑体" w:hAnsi="黑体" w:hint="eastAsia"/>
          <w:sz w:val="32"/>
          <w:szCs w:val="32"/>
        </w:rPr>
        <w:t>一、项目概况</w:t>
      </w:r>
    </w:p>
    <w:p w:rsidR="00FF6BC2" w:rsidRPr="00324E04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  <w:r w:rsidRPr="00603FCF">
        <w:rPr>
          <w:rFonts w:ascii="仿宋_GB2312" w:eastAsia="仿宋_GB2312" w:hint="eastAsia"/>
          <w:b/>
          <w:sz w:val="32"/>
          <w:szCs w:val="32"/>
        </w:rPr>
        <w:t>项目名称：</w:t>
      </w:r>
      <w:r w:rsidRPr="00462B32">
        <w:rPr>
          <w:rFonts w:ascii="仿宋_GB2312" w:eastAsia="仿宋_GB2312" w:hint="eastAsia"/>
          <w:sz w:val="32"/>
          <w:szCs w:val="32"/>
        </w:rPr>
        <w:t>揭阳监狱监舍吊顶风扇采购项目</w:t>
      </w:r>
    </w:p>
    <w:p w:rsidR="00FF6BC2" w:rsidRPr="00603FCF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  <w:r w:rsidRPr="00603FCF">
        <w:rPr>
          <w:rFonts w:ascii="仿宋_GB2312" w:eastAsia="仿宋_GB2312" w:hint="eastAsia"/>
          <w:b/>
          <w:sz w:val="32"/>
          <w:szCs w:val="32"/>
        </w:rPr>
        <w:t>背景：</w:t>
      </w:r>
      <w:r w:rsidRPr="00462B32">
        <w:rPr>
          <w:rFonts w:ascii="仿宋_GB2312" w:eastAsia="仿宋_GB2312" w:hint="eastAsia"/>
          <w:sz w:val="32"/>
          <w:szCs w:val="32"/>
        </w:rPr>
        <w:t>因天气转热，部分监舍风扇老旧、损坏，需采购</w:t>
      </w:r>
      <w:r>
        <w:rPr>
          <w:rFonts w:ascii="仿宋_GB2312" w:eastAsia="仿宋_GB2312" w:hint="eastAsia"/>
          <w:sz w:val="32"/>
          <w:szCs w:val="32"/>
        </w:rPr>
        <w:t>钻石</w:t>
      </w:r>
      <w:r w:rsidRPr="00462B32">
        <w:rPr>
          <w:rFonts w:ascii="仿宋_GB2312" w:eastAsia="仿宋_GB2312" w:hint="eastAsia"/>
          <w:sz w:val="32"/>
          <w:szCs w:val="32"/>
        </w:rPr>
        <w:t>吊顶风扇（</w:t>
      </w:r>
      <w:r>
        <w:rPr>
          <w:rFonts w:ascii="仿宋_GB2312" w:eastAsia="仿宋_GB2312" w:hint="eastAsia"/>
          <w:sz w:val="32"/>
          <w:szCs w:val="32"/>
        </w:rPr>
        <w:t>钻石牌</w:t>
      </w:r>
      <w:r w:rsidRPr="00462B32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FD-40,16</w:t>
      </w:r>
      <w:r>
        <w:rPr>
          <w:rFonts w:ascii="仿宋_GB2312" w:eastAsia="仿宋_GB2312" w:hint="eastAsia"/>
          <w:sz w:val="32"/>
          <w:szCs w:val="32"/>
        </w:rPr>
        <w:t>寸，</w:t>
      </w:r>
      <w:r w:rsidRPr="00462B32">
        <w:rPr>
          <w:rFonts w:ascii="仿宋_GB2312" w:eastAsia="仿宋_GB2312" w:hint="eastAsia"/>
          <w:sz w:val="32"/>
          <w:szCs w:val="32"/>
        </w:rPr>
        <w:t>带调速器）</w:t>
      </w:r>
      <w:r>
        <w:rPr>
          <w:rFonts w:ascii="仿宋_GB2312" w:eastAsia="仿宋_GB2312"/>
          <w:sz w:val="32"/>
          <w:szCs w:val="32"/>
        </w:rPr>
        <w:t>200</w:t>
      </w:r>
      <w:r w:rsidRPr="00462B32">
        <w:rPr>
          <w:rFonts w:ascii="仿宋_GB2312" w:eastAsia="仿宋_GB2312" w:hint="eastAsia"/>
          <w:sz w:val="32"/>
          <w:szCs w:val="32"/>
        </w:rPr>
        <w:t>台作为更换储备物资</w:t>
      </w:r>
      <w:r w:rsidRPr="00603FCF">
        <w:rPr>
          <w:rFonts w:ascii="仿宋_GB2312" w:eastAsia="仿宋_GB2312" w:hint="eastAsia"/>
          <w:sz w:val="32"/>
          <w:szCs w:val="32"/>
        </w:rPr>
        <w:t>。</w:t>
      </w:r>
    </w:p>
    <w:p w:rsidR="00FF6BC2" w:rsidRPr="00603FCF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  <w:r w:rsidRPr="00A75777">
        <w:rPr>
          <w:rFonts w:ascii="仿宋_GB2312" w:eastAsia="仿宋_GB2312" w:hint="eastAsia"/>
          <w:b/>
          <w:sz w:val="32"/>
          <w:szCs w:val="32"/>
        </w:rPr>
        <w:t>预算资金：</w:t>
      </w:r>
      <w:r w:rsidRPr="00603FCF">
        <w:rPr>
          <w:rFonts w:ascii="仿宋_GB2312" w:eastAsia="仿宋_GB2312" w:hint="eastAsia"/>
          <w:sz w:val="32"/>
          <w:szCs w:val="32"/>
        </w:rPr>
        <w:t>项目需资金</w:t>
      </w:r>
      <w:r>
        <w:rPr>
          <w:rFonts w:ascii="仿宋_GB2312" w:eastAsia="仿宋_GB2312"/>
          <w:sz w:val="32"/>
          <w:szCs w:val="32"/>
        </w:rPr>
        <w:t>19208</w:t>
      </w:r>
      <w:r w:rsidRPr="00462B32">
        <w:rPr>
          <w:rFonts w:ascii="仿宋_GB2312" w:eastAsia="仿宋_GB2312"/>
          <w:sz w:val="32"/>
          <w:szCs w:val="32"/>
        </w:rPr>
        <w:t>.00</w:t>
      </w:r>
      <w:r w:rsidRPr="00603FCF">
        <w:rPr>
          <w:rFonts w:ascii="仿宋_GB2312" w:eastAsia="仿宋_GB2312" w:hint="eastAsia"/>
          <w:sz w:val="32"/>
          <w:szCs w:val="32"/>
        </w:rPr>
        <w:t>元。</w:t>
      </w:r>
    </w:p>
    <w:p w:rsidR="00FF6BC2" w:rsidRPr="00603FCF" w:rsidRDefault="00FF6BC2" w:rsidP="00FA41C1">
      <w:pPr>
        <w:ind w:firstLineChars="196" w:firstLine="31680"/>
        <w:rPr>
          <w:rFonts w:ascii="黑体" w:eastAsia="黑体" w:hAnsi="黑体"/>
          <w:sz w:val="32"/>
          <w:szCs w:val="32"/>
        </w:rPr>
      </w:pPr>
      <w:r w:rsidRPr="00603FCF">
        <w:rPr>
          <w:rFonts w:ascii="黑体" w:eastAsia="黑体" w:hAnsi="黑体" w:hint="eastAsia"/>
          <w:sz w:val="32"/>
          <w:szCs w:val="32"/>
        </w:rPr>
        <w:t>二、项目特定资质要求（如有）</w:t>
      </w:r>
    </w:p>
    <w:p w:rsidR="00FF6BC2" w:rsidRPr="00603FCF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  <w:r w:rsidRPr="00603FCF">
        <w:rPr>
          <w:rFonts w:ascii="仿宋_GB2312" w:eastAsia="仿宋_GB2312" w:hint="eastAsia"/>
          <w:sz w:val="32"/>
          <w:szCs w:val="32"/>
        </w:rPr>
        <w:t>无。</w:t>
      </w:r>
    </w:p>
    <w:p w:rsidR="00FF6BC2" w:rsidRDefault="00FF6BC2" w:rsidP="00FA41C1">
      <w:pPr>
        <w:ind w:firstLineChars="196" w:firstLine="31680"/>
        <w:rPr>
          <w:rFonts w:ascii="黑体" w:eastAsia="黑体" w:hAnsi="黑体"/>
          <w:sz w:val="32"/>
          <w:szCs w:val="32"/>
        </w:rPr>
      </w:pPr>
      <w:r w:rsidRPr="00603FCF">
        <w:rPr>
          <w:rFonts w:ascii="黑体" w:eastAsia="黑体" w:hAnsi="黑体" w:hint="eastAsia"/>
          <w:sz w:val="32"/>
          <w:szCs w:val="32"/>
        </w:rPr>
        <w:t>三、采购项目清单、技术要求、服务要求等</w:t>
      </w:r>
    </w:p>
    <w:tbl>
      <w:tblPr>
        <w:tblW w:w="8295" w:type="dxa"/>
        <w:tblInd w:w="93" w:type="dxa"/>
        <w:tblLook w:val="0000"/>
      </w:tblPr>
      <w:tblGrid>
        <w:gridCol w:w="915"/>
        <w:gridCol w:w="1260"/>
        <w:gridCol w:w="3240"/>
        <w:gridCol w:w="720"/>
        <w:gridCol w:w="900"/>
        <w:gridCol w:w="1260"/>
      </w:tblGrid>
      <w:tr w:rsidR="00FF6BC2" w:rsidRPr="009C0C9A" w:rsidTr="009C0C9A">
        <w:trPr>
          <w:trHeight w:val="69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Pr="009C0C9A" w:rsidRDefault="00FF6BC2" w:rsidP="009C0C9A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9C0C9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Pr="009C0C9A" w:rsidRDefault="00FF6BC2" w:rsidP="009C0C9A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9C0C9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Pr="009C0C9A" w:rsidRDefault="00FF6BC2" w:rsidP="009C0C9A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9C0C9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规格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Pr="009C0C9A" w:rsidRDefault="00FF6BC2" w:rsidP="009C0C9A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9C0C9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Pr="009C0C9A" w:rsidRDefault="00FF6BC2" w:rsidP="009C0C9A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9C0C9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Pr="009C0C9A" w:rsidRDefault="00FF6BC2" w:rsidP="009C0C9A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9C0C9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单价（元）</w:t>
            </w:r>
          </w:p>
        </w:tc>
      </w:tr>
      <w:tr w:rsidR="00FF6BC2" w:rsidRPr="009C0C9A" w:rsidTr="009C0C9A">
        <w:trPr>
          <w:trHeight w:val="2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Pr="009C0C9A" w:rsidRDefault="00FF6BC2" w:rsidP="009C0C9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9C0C9A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Default="00FF6BC2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吊顶风扇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Default="00FF6BC2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5DF1">
              <w:rPr>
                <w:rFonts w:hint="eastAsia"/>
              </w:rPr>
              <w:t>钻石牌，</w:t>
            </w:r>
            <w:r w:rsidRPr="00065DF1">
              <w:t>FD-40,16</w:t>
            </w:r>
            <w:r w:rsidRPr="00065DF1">
              <w:rPr>
                <w:rFonts w:hint="eastAsia"/>
              </w:rPr>
              <w:t>寸，带调速器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Pr="009C0C9A" w:rsidRDefault="00FF6BC2" w:rsidP="009C0C9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Pr="009C0C9A" w:rsidRDefault="00FF6BC2" w:rsidP="009C0C9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C2" w:rsidRPr="009C0C9A" w:rsidRDefault="00FF6BC2" w:rsidP="009C0C9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96.04</w:t>
            </w:r>
          </w:p>
        </w:tc>
      </w:tr>
    </w:tbl>
    <w:p w:rsidR="00FF6BC2" w:rsidRPr="00603FCF" w:rsidRDefault="00FF6BC2" w:rsidP="00FF6BC2">
      <w:pPr>
        <w:ind w:firstLineChars="196" w:firstLine="31680"/>
        <w:rPr>
          <w:rFonts w:ascii="黑体" w:eastAsia="黑体" w:hAnsi="黑体"/>
          <w:sz w:val="32"/>
          <w:szCs w:val="32"/>
        </w:rPr>
      </w:pPr>
      <w:r w:rsidRPr="00603FCF">
        <w:rPr>
          <w:rFonts w:ascii="黑体" w:eastAsia="黑体" w:hAnsi="黑体" w:hint="eastAsia"/>
          <w:sz w:val="32"/>
          <w:szCs w:val="32"/>
        </w:rPr>
        <w:t>四、质保期及售后服务要求</w:t>
      </w:r>
    </w:p>
    <w:p w:rsidR="00FF6BC2" w:rsidRPr="00603FCF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  <w:r w:rsidRPr="00324E04">
        <w:rPr>
          <w:rFonts w:ascii="仿宋_GB2312" w:eastAsia="仿宋_GB2312" w:hint="eastAsia"/>
          <w:sz w:val="32"/>
          <w:szCs w:val="32"/>
        </w:rPr>
        <w:t>供应商负责配送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F6BC2" w:rsidRPr="00603FCF" w:rsidRDefault="00FF6BC2" w:rsidP="00FA41C1">
      <w:pPr>
        <w:ind w:firstLineChars="196" w:firstLine="31680"/>
        <w:rPr>
          <w:rFonts w:ascii="黑体" w:eastAsia="黑体" w:hAnsi="黑体"/>
          <w:sz w:val="32"/>
          <w:szCs w:val="32"/>
        </w:rPr>
      </w:pPr>
      <w:r w:rsidRPr="00603FCF">
        <w:rPr>
          <w:rFonts w:ascii="黑体" w:eastAsia="黑体" w:hAnsi="黑体" w:hint="eastAsia"/>
          <w:sz w:val="32"/>
          <w:szCs w:val="32"/>
        </w:rPr>
        <w:t>五、交货期、交货方式及交货地点</w:t>
      </w:r>
    </w:p>
    <w:p w:rsidR="00FF6BC2" w:rsidRPr="00603FCF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  <w:r w:rsidRPr="00603FCF">
        <w:rPr>
          <w:rFonts w:ascii="仿宋_GB2312" w:eastAsia="仿宋_GB2312" w:hint="eastAsia"/>
          <w:sz w:val="32"/>
          <w:szCs w:val="32"/>
        </w:rPr>
        <w:t>采购成交后</w:t>
      </w:r>
      <w:r>
        <w:rPr>
          <w:rFonts w:ascii="仿宋_GB2312" w:eastAsia="仿宋_GB2312"/>
          <w:sz w:val="32"/>
          <w:szCs w:val="32"/>
        </w:rPr>
        <w:t>5</w:t>
      </w:r>
      <w:r w:rsidRPr="00603FCF">
        <w:rPr>
          <w:rFonts w:ascii="仿宋_GB2312" w:eastAsia="仿宋_GB2312" w:hint="eastAsia"/>
          <w:sz w:val="32"/>
          <w:szCs w:val="32"/>
        </w:rPr>
        <w:t>个工作日内完成物资配送，配送地点为揭阳监狱。</w:t>
      </w:r>
    </w:p>
    <w:p w:rsidR="00FF6BC2" w:rsidRPr="00603FCF" w:rsidRDefault="00FF6BC2" w:rsidP="00FA41C1">
      <w:pPr>
        <w:ind w:firstLineChars="196" w:firstLine="31680"/>
        <w:rPr>
          <w:rFonts w:ascii="黑体" w:eastAsia="黑体" w:hAnsi="黑体"/>
          <w:sz w:val="32"/>
          <w:szCs w:val="32"/>
        </w:rPr>
      </w:pPr>
      <w:r w:rsidRPr="00603FCF">
        <w:rPr>
          <w:rFonts w:ascii="黑体" w:eastAsia="黑体" w:hAnsi="黑体" w:hint="eastAsia"/>
          <w:sz w:val="32"/>
          <w:szCs w:val="32"/>
        </w:rPr>
        <w:t>六、验收要求</w:t>
      </w:r>
    </w:p>
    <w:p w:rsidR="00FF6BC2" w:rsidRPr="00603FCF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  <w:r w:rsidRPr="00603FCF">
        <w:rPr>
          <w:rFonts w:ascii="仿宋_GB2312" w:eastAsia="仿宋_GB2312" w:hint="eastAsia"/>
          <w:sz w:val="32"/>
          <w:szCs w:val="32"/>
        </w:rPr>
        <w:t>现场验收。</w:t>
      </w:r>
    </w:p>
    <w:p w:rsidR="00FF6BC2" w:rsidRPr="00603FCF" w:rsidRDefault="00FF6BC2" w:rsidP="00FA41C1">
      <w:pPr>
        <w:ind w:firstLineChars="196" w:firstLine="31680"/>
        <w:rPr>
          <w:rFonts w:ascii="黑体" w:eastAsia="黑体" w:hAnsi="黑体"/>
          <w:sz w:val="32"/>
          <w:szCs w:val="32"/>
        </w:rPr>
      </w:pPr>
      <w:r w:rsidRPr="00603FCF">
        <w:rPr>
          <w:rFonts w:ascii="黑体" w:eastAsia="黑体" w:hAnsi="黑体" w:hint="eastAsia"/>
          <w:sz w:val="32"/>
          <w:szCs w:val="32"/>
        </w:rPr>
        <w:t>七、付款方式</w:t>
      </w:r>
    </w:p>
    <w:p w:rsidR="00FF6BC2" w:rsidRPr="00603FCF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  <w:r w:rsidRPr="00603FCF">
        <w:rPr>
          <w:rFonts w:ascii="仿宋_GB2312" w:eastAsia="仿宋_GB2312" w:hint="eastAsia"/>
          <w:sz w:val="32"/>
          <w:szCs w:val="32"/>
        </w:rPr>
        <w:t>验收合格之后，供应商提供正式发票，监狱按照相关程序一次性支付供应商所有费用。</w:t>
      </w:r>
    </w:p>
    <w:p w:rsidR="00FF6BC2" w:rsidRPr="00603FCF" w:rsidRDefault="00FF6BC2" w:rsidP="00FA41C1">
      <w:pPr>
        <w:ind w:firstLineChars="196" w:firstLine="31680"/>
        <w:rPr>
          <w:rFonts w:ascii="黑体" w:eastAsia="黑体" w:hAnsi="黑体"/>
          <w:sz w:val="32"/>
          <w:szCs w:val="32"/>
        </w:rPr>
      </w:pPr>
      <w:r w:rsidRPr="00603FCF">
        <w:rPr>
          <w:rFonts w:ascii="黑体" w:eastAsia="黑体" w:hAnsi="黑体" w:hint="eastAsia"/>
          <w:sz w:val="32"/>
          <w:szCs w:val="32"/>
        </w:rPr>
        <w:t>八、其他要求</w:t>
      </w:r>
    </w:p>
    <w:p w:rsidR="00FF6BC2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中标供应商不得采购涉疫地区货物作为本项目供货货物，供应商须提供货物采购源头、发货单、发货地等溯源资料原件或截图作为依据。</w:t>
      </w:r>
    </w:p>
    <w:p w:rsidR="00FF6BC2" w:rsidRPr="00603FCF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配送人员严格遵守监狱相关管理及防疫要求</w:t>
      </w:r>
      <w:r w:rsidRPr="00603FCF">
        <w:rPr>
          <w:rFonts w:ascii="仿宋_GB2312" w:eastAsia="仿宋_GB2312" w:hint="eastAsia"/>
          <w:sz w:val="32"/>
          <w:szCs w:val="32"/>
        </w:rPr>
        <w:t>。</w:t>
      </w:r>
    </w:p>
    <w:p w:rsidR="00FF6BC2" w:rsidRPr="00603FCF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</w:p>
    <w:p w:rsidR="00FF6BC2" w:rsidRPr="006D0797" w:rsidRDefault="00FF6BC2" w:rsidP="00FA41C1">
      <w:pPr>
        <w:ind w:firstLineChars="196" w:firstLine="31680"/>
        <w:rPr>
          <w:rFonts w:ascii="仿宋_GB2312" w:eastAsia="仿宋_GB2312"/>
          <w:sz w:val="32"/>
          <w:szCs w:val="32"/>
        </w:rPr>
      </w:pPr>
    </w:p>
    <w:p w:rsidR="00FF6BC2" w:rsidRPr="00603FCF" w:rsidRDefault="00FF6BC2" w:rsidP="00FA41C1">
      <w:pPr>
        <w:ind w:firstLineChars="196" w:firstLine="31680"/>
        <w:jc w:val="right"/>
        <w:rPr>
          <w:rFonts w:ascii="仿宋_GB2312" w:eastAsia="仿宋_GB2312"/>
          <w:sz w:val="32"/>
          <w:szCs w:val="32"/>
        </w:rPr>
      </w:pPr>
      <w:r w:rsidRPr="00603FCF">
        <w:rPr>
          <w:rFonts w:ascii="仿宋_GB2312" w:eastAsia="仿宋_GB2312" w:hint="eastAsia"/>
          <w:sz w:val="32"/>
          <w:szCs w:val="32"/>
        </w:rPr>
        <w:t>需求部门：生活卫生科</w:t>
      </w:r>
    </w:p>
    <w:p w:rsidR="00FF6BC2" w:rsidRPr="00603FCF" w:rsidRDefault="00FF6BC2" w:rsidP="00FA41C1">
      <w:pPr>
        <w:ind w:firstLineChars="196" w:firstLine="31680"/>
        <w:jc w:val="right"/>
        <w:rPr>
          <w:rFonts w:ascii="仿宋_GB2312" w:eastAsia="仿宋_GB2312"/>
          <w:sz w:val="32"/>
          <w:szCs w:val="32"/>
        </w:rPr>
      </w:pPr>
      <w:r w:rsidRPr="00603FCF">
        <w:rPr>
          <w:rFonts w:ascii="仿宋_GB2312" w:eastAsia="仿宋_GB2312" w:hint="eastAsia"/>
          <w:sz w:val="32"/>
          <w:szCs w:val="32"/>
        </w:rPr>
        <w:t>日期：</w:t>
      </w:r>
      <w:bookmarkStart w:id="0" w:name="_GoBack"/>
      <w:bookmarkEnd w:id="0"/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3"/>
          <w:attr w:name="Year" w:val="2022"/>
        </w:smartTagPr>
        <w:r>
          <w:rPr>
            <w:rFonts w:ascii="仿宋_GB2312" w:eastAsia="仿宋_GB2312"/>
            <w:sz w:val="32"/>
            <w:szCs w:val="32"/>
          </w:rPr>
          <w:t>2022</w:t>
        </w:r>
        <w:r w:rsidRPr="00603FCF"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3</w:t>
        </w:r>
        <w:r w:rsidRPr="00603FCF"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26</w:t>
        </w:r>
        <w:r w:rsidRPr="00603FCF"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FF6BC2" w:rsidRPr="00065DF1" w:rsidRDefault="00FF6BC2" w:rsidP="00727CF4">
      <w:pPr>
        <w:ind w:firstLineChars="196" w:firstLine="31680"/>
      </w:pPr>
    </w:p>
    <w:sectPr w:rsidR="00FF6BC2" w:rsidRPr="00065DF1" w:rsidSect="00EC4F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BC2" w:rsidRDefault="00FF6BC2" w:rsidP="00577AA3">
      <w:r>
        <w:separator/>
      </w:r>
    </w:p>
  </w:endnote>
  <w:endnote w:type="continuationSeparator" w:id="0">
    <w:p w:rsidR="00FF6BC2" w:rsidRDefault="00FF6BC2" w:rsidP="00577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BC2" w:rsidRDefault="00FF6BC2" w:rsidP="00577AA3">
      <w:r>
        <w:separator/>
      </w:r>
    </w:p>
  </w:footnote>
  <w:footnote w:type="continuationSeparator" w:id="0">
    <w:p w:rsidR="00FF6BC2" w:rsidRDefault="00FF6BC2" w:rsidP="00577A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129"/>
    <w:rsid w:val="00004776"/>
    <w:rsid w:val="00004D31"/>
    <w:rsid w:val="000552A9"/>
    <w:rsid w:val="00065DF1"/>
    <w:rsid w:val="000F130D"/>
    <w:rsid w:val="001300F5"/>
    <w:rsid w:val="001346C6"/>
    <w:rsid w:val="00165B3C"/>
    <w:rsid w:val="00181DE4"/>
    <w:rsid w:val="001D2693"/>
    <w:rsid w:val="00265F3B"/>
    <w:rsid w:val="00295FE2"/>
    <w:rsid w:val="002B1F91"/>
    <w:rsid w:val="002D0595"/>
    <w:rsid w:val="00324E04"/>
    <w:rsid w:val="00355F6A"/>
    <w:rsid w:val="003D5223"/>
    <w:rsid w:val="0043085C"/>
    <w:rsid w:val="00462B32"/>
    <w:rsid w:val="005368AD"/>
    <w:rsid w:val="00544129"/>
    <w:rsid w:val="00565A67"/>
    <w:rsid w:val="00577AA3"/>
    <w:rsid w:val="005845E3"/>
    <w:rsid w:val="005B011C"/>
    <w:rsid w:val="005D04BA"/>
    <w:rsid w:val="00603FCF"/>
    <w:rsid w:val="006D0797"/>
    <w:rsid w:val="00717BE1"/>
    <w:rsid w:val="00727CF4"/>
    <w:rsid w:val="00756B46"/>
    <w:rsid w:val="0077084D"/>
    <w:rsid w:val="007C1DAC"/>
    <w:rsid w:val="007E0BAE"/>
    <w:rsid w:val="00863778"/>
    <w:rsid w:val="008C120C"/>
    <w:rsid w:val="008F1750"/>
    <w:rsid w:val="008F57C3"/>
    <w:rsid w:val="00902F72"/>
    <w:rsid w:val="009039D2"/>
    <w:rsid w:val="00921F1A"/>
    <w:rsid w:val="00937CD0"/>
    <w:rsid w:val="00960F83"/>
    <w:rsid w:val="009708C6"/>
    <w:rsid w:val="00973E2F"/>
    <w:rsid w:val="009C0C9A"/>
    <w:rsid w:val="009F7398"/>
    <w:rsid w:val="00A2760F"/>
    <w:rsid w:val="00A315E5"/>
    <w:rsid w:val="00A3188E"/>
    <w:rsid w:val="00A4579F"/>
    <w:rsid w:val="00A471EA"/>
    <w:rsid w:val="00A75777"/>
    <w:rsid w:val="00A84579"/>
    <w:rsid w:val="00AD31E3"/>
    <w:rsid w:val="00AF5D66"/>
    <w:rsid w:val="00BB3231"/>
    <w:rsid w:val="00C25F5A"/>
    <w:rsid w:val="00CE0DB3"/>
    <w:rsid w:val="00D25BD2"/>
    <w:rsid w:val="00E17D25"/>
    <w:rsid w:val="00E905A6"/>
    <w:rsid w:val="00EC4F3D"/>
    <w:rsid w:val="00F14623"/>
    <w:rsid w:val="00F232D9"/>
    <w:rsid w:val="00F610FC"/>
    <w:rsid w:val="00FA41C1"/>
    <w:rsid w:val="00FF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F3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77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7AA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77A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7AA3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3085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2693"/>
    <w:rPr>
      <w:rFonts w:cs="Times New Roman"/>
      <w:sz w:val="2"/>
    </w:rPr>
  </w:style>
  <w:style w:type="table" w:styleId="TableGrid">
    <w:name w:val="Table Grid"/>
    <w:basedOn w:val="TableNormal"/>
    <w:uiPriority w:val="99"/>
    <w:locked/>
    <w:rsid w:val="00A7577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62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306</TotalTime>
  <Pages>2</Pages>
  <Words>69</Words>
  <Characters>396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用户需求书模板</dc:title>
  <dc:subject/>
  <dc:creator>黄锐明</dc:creator>
  <cp:keywords/>
  <dc:description/>
  <cp:lastModifiedBy>方国华</cp:lastModifiedBy>
  <cp:revision>12</cp:revision>
  <cp:lastPrinted>2021-03-09T01:14:00Z</cp:lastPrinted>
  <dcterms:created xsi:type="dcterms:W3CDTF">2020-12-16T02:59:00Z</dcterms:created>
  <dcterms:modified xsi:type="dcterms:W3CDTF">2022-03-25T14:46:00Z</dcterms:modified>
</cp:coreProperties>
</file>